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中国（郯城）大学生新动能创新创业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大赛报名项目相关要求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相关高校：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山东大学、山东中医药大学、齐鲁工业大学、济南大学、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中国海洋大学、青岛大学、青岛科技大学、青岛理工大学、青岛农业大学、山东农业大学、山东科技大学、泰山学院、中国石油大学（华东）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具体要求：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数量：每所高校所报项目控制在10个以内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类别：与大赛公告内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类别相契合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质量：项目尽量成熟，适合转化为产能。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报名方式：报名咨询可直接联系大赛组委会。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联系方式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：0539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2101059；郯城县委组织部人才办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副主任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周彬：15253991982；共青团郯城县委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副书记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朱加来：13608993578。报名邮箱：tancheng2018@126.com。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其他要求：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大赛公告。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感谢团省委学校部给予的大力支持。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中共郯城县委组织部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4800" w:firstLineChars="15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共青团郯城县委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4800" w:firstLineChars="15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2018年4月12日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A6CDFB"/>
    <w:multiLevelType w:val="singleLevel"/>
    <w:tmpl w:val="BBA6CDF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D22F2"/>
    <w:rsid w:val="0E8534E1"/>
    <w:rsid w:val="18860DE8"/>
    <w:rsid w:val="39B255D1"/>
    <w:rsid w:val="3A2B2466"/>
    <w:rsid w:val="42BD5305"/>
    <w:rsid w:val="44FC3F75"/>
    <w:rsid w:val="474B551F"/>
    <w:rsid w:val="4FF27D20"/>
    <w:rsid w:val="5A3E7956"/>
    <w:rsid w:val="64A37843"/>
    <w:rsid w:val="6D535020"/>
    <w:rsid w:val="6FEC04BF"/>
    <w:rsid w:val="7BE36744"/>
    <w:rsid w:val="7F9D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TZI6KJBTRO9C7H9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2018-04-12T06:04:00Z</dcterms:created>
  <dc:creator>Administrator</dc:creator>
  <cp:lastModifiedBy>Administrator</cp:lastModifiedBy>
  <dcterms:modified xsi:type="dcterms:W3CDTF">2018-04-12T06:58:59Z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